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714842AB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39E143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6279AF55" w14:textId="77777777" w:rsidR="000B3734" w:rsidRPr="001C55D1" w:rsidRDefault="000B3734" w:rsidP="00037387"/>
        </w:tc>
      </w:tr>
      <w:tr w:rsidR="000B3734" w:rsidRPr="001C55D1" w14:paraId="0588D58F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27E72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29E402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1CFFA9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4CEA2EE1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5764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47B638" w14:textId="33F5C8AA" w:rsidR="000B3734" w:rsidRPr="001C55D1" w:rsidRDefault="00201D74" w:rsidP="00037387">
            <w:r>
              <w:t>21-2026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0266B2B" w14:textId="77777777" w:rsidR="000B3734" w:rsidRPr="001C55D1" w:rsidRDefault="000B3734" w:rsidP="00037387"/>
        </w:tc>
      </w:tr>
      <w:tr w:rsidR="000B3734" w:rsidRPr="001C55D1" w14:paraId="11C4BBDF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55AE9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14D6913" w14:textId="77777777" w:rsidR="000B3734" w:rsidRPr="001C55D1" w:rsidRDefault="000B3734" w:rsidP="00037387"/>
        </w:tc>
      </w:tr>
      <w:tr w:rsidR="000B3734" w:rsidRPr="001C55D1" w14:paraId="0B19633B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815CE" w14:textId="21B68CB3" w:rsidR="000B3734" w:rsidRPr="001C55D1" w:rsidRDefault="00201D74" w:rsidP="00037387">
            <w:r>
              <w:t>Erschließung östl. Bereich des Landschaftsparks Viktoria</w:t>
            </w:r>
          </w:p>
        </w:tc>
      </w:tr>
      <w:tr w:rsidR="000B3734" w:rsidRPr="001C55D1" w14:paraId="7916DBB3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09311" w14:textId="77777777" w:rsidR="000B3734" w:rsidRPr="001C55D1" w:rsidRDefault="000B3734" w:rsidP="00037387"/>
        </w:tc>
      </w:tr>
      <w:tr w:rsidR="000B3734" w:rsidRPr="001C55D1" w14:paraId="3489843D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74AC6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FC8BBC" w14:textId="77777777" w:rsidR="000B3734" w:rsidRPr="001C55D1" w:rsidRDefault="000B3734" w:rsidP="00037387"/>
        </w:tc>
      </w:tr>
      <w:tr w:rsidR="000B3734" w:rsidRPr="001C55D1" w14:paraId="75E8F5AA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A2E2F1" w14:textId="295B1DA0" w:rsidR="000B3734" w:rsidRPr="001C55D1" w:rsidRDefault="00201D74" w:rsidP="00037387">
            <w:r>
              <w:t>Garten- und Landschaftsbau</w:t>
            </w:r>
          </w:p>
        </w:tc>
      </w:tr>
    </w:tbl>
    <w:p w14:paraId="05256ADB" w14:textId="77777777" w:rsidR="000B3734" w:rsidRPr="00D25B27" w:rsidRDefault="000B3734" w:rsidP="00B5249E">
      <w:pPr>
        <w:rPr>
          <w:sz w:val="16"/>
          <w:szCs w:val="16"/>
        </w:rPr>
      </w:pPr>
    </w:p>
    <w:p w14:paraId="0780FCD9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7A70C787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3A1B14B4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3A376C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4111CB4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62B021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1A0AF2F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311743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647E81F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644CF77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7BF3B9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7E5D1C9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551FA57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3CC82469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3BF614C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6A87285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5E24B2C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40EC711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49BA3FB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2A2AB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B577E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14:paraId="19C5FFC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5BF2893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028658C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770959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03EE357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529AD6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AEF3446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15B516B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5F34D6D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09232C6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56B6900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24A7E8F6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58A0F58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31F8969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28B6B298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080EFE2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486755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5516E2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FFB307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28054A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3D30E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8A401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C9D6AD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7A3D6B4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149B17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3297234" w14:textId="77777777" w:rsidR="00B5249E" w:rsidRPr="00B5249E" w:rsidRDefault="00B5249E" w:rsidP="00B5249E"/>
        </w:tc>
      </w:tr>
      <w:tr w:rsidR="00B5249E" w:rsidRPr="00B5249E" w14:paraId="6B96922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239AA3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942C2D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13A607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792A5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F029C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B80866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AFCFB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FC16EB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AC108E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A800042" w14:textId="77777777" w:rsidR="00B5249E" w:rsidRPr="00B5249E" w:rsidRDefault="00B5249E" w:rsidP="00B5249E"/>
        </w:tc>
      </w:tr>
      <w:tr w:rsidR="00B5249E" w:rsidRPr="00B5249E" w14:paraId="342A523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70F80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AE6BCC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0E5725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D604F1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C71D5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BBC7ED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95B1D2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77B391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D49F6D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98FFEAF" w14:textId="77777777" w:rsidR="00B5249E" w:rsidRPr="00B5249E" w:rsidRDefault="00B5249E" w:rsidP="00B5249E"/>
        </w:tc>
      </w:tr>
      <w:tr w:rsidR="00B5249E" w:rsidRPr="00B5249E" w14:paraId="1D437F3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6A1159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CC64D9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E9BB73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6D030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BED7D1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E5D4C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C20607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122437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A843FC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E9034BA" w14:textId="77777777" w:rsidR="00B5249E" w:rsidRPr="00B5249E" w:rsidRDefault="00B5249E" w:rsidP="00B5249E"/>
        </w:tc>
      </w:tr>
      <w:tr w:rsidR="00B5249E" w:rsidRPr="00B5249E" w14:paraId="7E7A9BB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1742AE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09FF76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3E214F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34A06B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F077E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935394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9E25D0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C17133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C49A1D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FD3769F" w14:textId="77777777" w:rsidR="00B5249E" w:rsidRPr="00B5249E" w:rsidRDefault="00B5249E" w:rsidP="00B5249E"/>
        </w:tc>
      </w:tr>
      <w:tr w:rsidR="00B5249E" w:rsidRPr="00B5249E" w14:paraId="45DE660A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0B468D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425C95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8AA811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02687A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12ECBA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B4802D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A2A46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E8A3EF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89E560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D566146" w14:textId="77777777" w:rsidR="00B5249E" w:rsidRPr="00B5249E" w:rsidRDefault="00B5249E" w:rsidP="00B5249E"/>
        </w:tc>
      </w:tr>
      <w:tr w:rsidR="00B5249E" w:rsidRPr="00B5249E" w14:paraId="7859D39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FFD5C87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D3B18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54DBBD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22C0B5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EBCA39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5DD73A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BABDC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B37628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6CCE10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CE21559" w14:textId="77777777" w:rsidR="00B5249E" w:rsidRPr="00B5249E" w:rsidRDefault="00B5249E" w:rsidP="00B5249E"/>
        </w:tc>
      </w:tr>
      <w:tr w:rsidR="00B5249E" w:rsidRPr="00B5249E" w14:paraId="4DEB55D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9165285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68811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C2C77B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0F8873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967E82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241E93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9D0D5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516AAE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1A8803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84BC5AD" w14:textId="77777777" w:rsidR="00B5249E" w:rsidRPr="00B5249E" w:rsidRDefault="00B5249E" w:rsidP="00B5249E"/>
        </w:tc>
      </w:tr>
      <w:tr w:rsidR="00B5249E" w:rsidRPr="00B5249E" w14:paraId="6D76BF0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847FB4E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C80CB0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3F8E63D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EA59C3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26591B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D94D14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12CA36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885696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1297D1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FB0D20A" w14:textId="77777777" w:rsidR="00B5249E" w:rsidRPr="00B5249E" w:rsidRDefault="00B5249E" w:rsidP="00B5249E"/>
        </w:tc>
      </w:tr>
      <w:tr w:rsidR="00B5249E" w:rsidRPr="00B5249E" w14:paraId="779CAEB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F8BFB1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82D539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DEC896B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660A53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4AFE70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B3FF26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F425B7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FBBB11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E86409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F6883FF" w14:textId="77777777" w:rsidR="00B5249E" w:rsidRPr="00B5249E" w:rsidRDefault="00B5249E" w:rsidP="00B5249E"/>
        </w:tc>
      </w:tr>
      <w:tr w:rsidR="00B5249E" w:rsidRPr="00B5249E" w14:paraId="052B6EA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E8987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62D3D2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08F148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C1323F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558431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612298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1CF58D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90DAB3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222B24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81E8043" w14:textId="77777777" w:rsidR="00B5249E" w:rsidRPr="00B5249E" w:rsidRDefault="00B5249E" w:rsidP="00B5249E"/>
        </w:tc>
      </w:tr>
      <w:tr w:rsidR="00B5249E" w:rsidRPr="00B5249E" w14:paraId="21BD866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E41784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0B013A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DEFFCF6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C841C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F907C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0096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29CFFC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C0D840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D8F01B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241CF61" w14:textId="77777777" w:rsidR="00B5249E" w:rsidRPr="00B5249E" w:rsidRDefault="00B5249E" w:rsidP="00B5249E"/>
        </w:tc>
      </w:tr>
      <w:tr w:rsidR="00B5249E" w:rsidRPr="00B5249E" w14:paraId="1CF46D2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EDA89F7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0EBB36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4F4F9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6AE0CE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E31F61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DBA0FE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017C1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2036B5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8396CF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E1594A5" w14:textId="77777777" w:rsidR="00B5249E" w:rsidRPr="00B5249E" w:rsidRDefault="00B5249E" w:rsidP="00B5249E"/>
        </w:tc>
      </w:tr>
      <w:tr w:rsidR="007D012C" w:rsidRPr="00B5249E" w14:paraId="278DA2D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80BA078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211803BF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31547C4C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11313525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7D0958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80406CD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1D859BE6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29BA8D97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74D694D2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67183A9E" w14:textId="77777777" w:rsidR="007D012C" w:rsidRPr="00B5249E" w:rsidRDefault="007D012C" w:rsidP="00B5249E"/>
        </w:tc>
      </w:tr>
      <w:tr w:rsidR="007D012C" w:rsidRPr="00B5249E" w14:paraId="414D3E9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FAC7A46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6DBD8C7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0B17FBD3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224839A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DD97C65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5B85F32D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CCEDFF0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771C4D0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12985C79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7A203990" w14:textId="77777777" w:rsidR="007D012C" w:rsidRPr="00B5249E" w:rsidRDefault="007D012C" w:rsidP="00B5249E"/>
        </w:tc>
      </w:tr>
    </w:tbl>
    <w:p w14:paraId="4B667195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FEE2" w14:textId="77777777" w:rsidR="008E4F29" w:rsidRDefault="008E4F29">
      <w:r>
        <w:separator/>
      </w:r>
    </w:p>
    <w:p w14:paraId="492FE284" w14:textId="77777777" w:rsidR="008E4F29" w:rsidRDefault="008E4F29"/>
    <w:p w14:paraId="4D11C78E" w14:textId="77777777" w:rsidR="008E4F29" w:rsidRDefault="008E4F29"/>
  </w:endnote>
  <w:endnote w:type="continuationSeparator" w:id="0">
    <w:p w14:paraId="2509CF19" w14:textId="77777777" w:rsidR="008E4F29" w:rsidRDefault="008E4F29">
      <w:r>
        <w:continuationSeparator/>
      </w:r>
    </w:p>
    <w:p w14:paraId="045AAE67" w14:textId="77777777" w:rsidR="008E4F29" w:rsidRDefault="008E4F29"/>
    <w:p w14:paraId="25E1615D" w14:textId="77777777"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15F00181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4E070AD6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F37A302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CB960A" wp14:editId="5847F00C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47579D1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9CF0497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3767407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3559" w14:textId="77777777" w:rsidR="008E4F29" w:rsidRDefault="008E4F29">
      <w:r>
        <w:separator/>
      </w:r>
    </w:p>
  </w:footnote>
  <w:footnote w:type="continuationSeparator" w:id="0">
    <w:p w14:paraId="1712EBCC" w14:textId="77777777" w:rsidR="008E4F29" w:rsidRDefault="008E4F29">
      <w:r>
        <w:continuationSeparator/>
      </w:r>
    </w:p>
    <w:p w14:paraId="4BECA33C" w14:textId="77777777" w:rsidR="008E4F29" w:rsidRDefault="008E4F29"/>
    <w:p w14:paraId="503F227E" w14:textId="77777777" w:rsidR="008E4F29" w:rsidRDefault="008E4F29"/>
  </w:footnote>
  <w:footnote w:id="1">
    <w:p w14:paraId="5AD0E449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AD29BE3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1CB3255D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1FAD28B8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2751" w14:textId="77777777" w:rsidR="00FF1D90" w:rsidRDefault="00FF1D90"/>
  <w:p w14:paraId="167546FD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D54E" w14:textId="77777777" w:rsidR="00FF1D90" w:rsidRDefault="00FF1D90" w:rsidP="00046C8E">
    <w:pPr>
      <w:pStyle w:val="Kopfzeile"/>
    </w:pPr>
    <w:r>
      <w:t>223</w:t>
    </w:r>
  </w:p>
  <w:p w14:paraId="647701F4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01D74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7FD8045"/>
  <w15:docId w15:val="{7B78FC17-1AF0-4E68-BA5E-CFD37569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86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Zunic.86, Milena</cp:lastModifiedBy>
  <cp:revision>10</cp:revision>
  <cp:lastPrinted>2010-03-03T16:06:00Z</cp:lastPrinted>
  <dcterms:created xsi:type="dcterms:W3CDTF">2016-08-24T08:41:00Z</dcterms:created>
  <dcterms:modified xsi:type="dcterms:W3CDTF">2026-06-01T06:53:00Z</dcterms:modified>
</cp:coreProperties>
</file>